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B52E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BONDE</w:t>
      </w:r>
      <w:r>
        <w:rPr>
          <w:rFonts w:cs="Times New Roman"/>
          <w:szCs w:val="24"/>
        </w:rPr>
        <w:t xml:space="preserve">       (fl.1463)</w:t>
      </w:r>
    </w:p>
    <w:p w14:paraId="637FAEFB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Killingholme, Lincolnshire. Smith.</w:t>
      </w:r>
    </w:p>
    <w:p w14:paraId="3468BB1C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</w:p>
    <w:p w14:paraId="30DEF88A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</w:p>
    <w:p w14:paraId="74F19807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>The indicted him and 11 others for felony and trespass.</w:t>
      </w:r>
    </w:p>
    <w:p w14:paraId="736232D6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B2B05">
          <w:rPr>
            <w:rStyle w:val="Hyperlink"/>
            <w:rFonts w:cs="Times New Roman"/>
            <w:szCs w:val="24"/>
          </w:rPr>
          <w:t>https://waalt.uh.edu/index.php/KB27/807</w:t>
        </w:r>
      </w:hyperlink>
      <w:r>
        <w:rPr>
          <w:rFonts w:cs="Times New Roman"/>
          <w:szCs w:val="24"/>
        </w:rPr>
        <w:t xml:space="preserve"> )</w:t>
      </w:r>
    </w:p>
    <w:p w14:paraId="194523F8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</w:p>
    <w:p w14:paraId="0C81AE0C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</w:p>
    <w:p w14:paraId="65FECABD" w14:textId="77777777" w:rsidR="009F7CED" w:rsidRDefault="009F7CED" w:rsidP="009F7CE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26 October 2025</w:t>
      </w:r>
    </w:p>
    <w:p w14:paraId="1811653A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7D7E6" w14:textId="77777777" w:rsidR="009F7CED" w:rsidRDefault="009F7CED" w:rsidP="00086E2C">
      <w:pPr>
        <w:spacing w:after="0" w:line="240" w:lineRule="auto"/>
      </w:pPr>
      <w:r>
        <w:separator/>
      </w:r>
    </w:p>
  </w:endnote>
  <w:endnote w:type="continuationSeparator" w:id="0">
    <w:p w14:paraId="435F6465" w14:textId="77777777" w:rsidR="009F7CED" w:rsidRDefault="009F7CED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C2BA2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6C755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A2D3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6E7D7" w14:textId="77777777" w:rsidR="009F7CED" w:rsidRDefault="009F7CED" w:rsidP="00086E2C">
      <w:pPr>
        <w:spacing w:after="0" w:line="240" w:lineRule="auto"/>
      </w:pPr>
      <w:r>
        <w:separator/>
      </w:r>
    </w:p>
  </w:footnote>
  <w:footnote w:type="continuationSeparator" w:id="0">
    <w:p w14:paraId="5A838FFF" w14:textId="77777777" w:rsidR="009F7CED" w:rsidRDefault="009F7CED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E2B2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FEDE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CC83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CED"/>
    <w:rsid w:val="00086E2C"/>
    <w:rsid w:val="000A2E7A"/>
    <w:rsid w:val="002244B7"/>
    <w:rsid w:val="00314D94"/>
    <w:rsid w:val="00617568"/>
    <w:rsid w:val="006E68FA"/>
    <w:rsid w:val="009F7CED"/>
    <w:rsid w:val="00CD31AF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29BB3"/>
  <w15:chartTrackingRefBased/>
  <w15:docId w15:val="{EE3A67EA-240A-4D08-86E4-2CC54214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9F7CED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9F7CE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2</TotalTime>
  <Pages>1</Pages>
  <Words>34</Words>
  <Characters>217</Characters>
  <Application>Microsoft Office Word</Application>
  <DocSecurity>0</DocSecurity>
  <Lines>14</Lines>
  <Paragraphs>7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2025-11-02T21:51:00Z</dcterms:created>
  <dcterms:modified xsi:type="dcterms:W3CDTF">2025-11-02T21:53:00Z</dcterms:modified>
</cp:coreProperties>
</file>